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E0616F" w14:textId="6FD91265" w:rsidR="003D0002" w:rsidRDefault="0082609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b/>
          <w:noProof/>
          <w:sz w:val="24"/>
        </w:rPr>
        <w:t>3GPP TSG-RAN5 Meeting #104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4</w:t>
      </w:r>
      <w:r w:rsidR="00B52856">
        <w:rPr>
          <w:rFonts w:eastAsia="SimSun"/>
          <w:b/>
          <w:i/>
          <w:sz w:val="28"/>
          <w:lang w:val="en-US" w:eastAsia="zh-CN"/>
        </w:rPr>
        <w:t>5726</w:t>
      </w:r>
    </w:p>
    <w:p w14:paraId="35854606" w14:textId="77777777" w:rsidR="00826093" w:rsidRDefault="00826093" w:rsidP="00826093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bookmarkStart w:id="1" w:name="_Hlk157154434"/>
      <w:r>
        <w:rPr>
          <w:rFonts w:ascii="Arial" w:hAnsi="Arial" w:cs="Arial"/>
          <w:b/>
          <w:bCs/>
          <w:sz w:val="24"/>
          <w:lang w:val="it-IT"/>
        </w:rPr>
        <w:t>Maastricht, Netherlands, 19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– </w:t>
      </w:r>
      <w:r>
        <w:rPr>
          <w:rFonts w:ascii="Arial" w:hAnsi="Arial" w:cs="Arial"/>
          <w:b/>
          <w:bCs/>
          <w:sz w:val="24"/>
          <w:lang w:val="it-IT"/>
        </w:rPr>
        <w:t>23</w:t>
      </w:r>
      <w:r w:rsidRPr="008A05EC">
        <w:rPr>
          <w:rFonts w:ascii="Arial" w:hAnsi="Arial" w:cs="Arial"/>
          <w:b/>
          <w:bCs/>
          <w:sz w:val="24"/>
          <w:lang w:val="it-IT"/>
        </w:rPr>
        <w:t> </w:t>
      </w:r>
      <w:r>
        <w:rPr>
          <w:rFonts w:ascii="Arial" w:hAnsi="Arial" w:cs="Arial"/>
          <w:b/>
          <w:bCs/>
          <w:sz w:val="24"/>
          <w:lang w:val="it-IT"/>
        </w:rPr>
        <w:t>Aug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202</w:t>
      </w:r>
      <w:r>
        <w:rPr>
          <w:rFonts w:ascii="Arial" w:hAnsi="Arial" w:cs="Arial"/>
          <w:b/>
          <w:bCs/>
          <w:sz w:val="24"/>
          <w:lang w:val="it-IT"/>
        </w:rPr>
        <w:t>4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3D0002" w14:paraId="1FEEF386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3807D7CF" w14:textId="77777777" w:rsidR="003D0002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9</w:t>
            </w:r>
            <w:r>
              <w:rPr>
                <w:i/>
                <w:sz w:val="14"/>
              </w:rPr>
              <w:t>.0</w:t>
            </w:r>
          </w:p>
        </w:tc>
      </w:tr>
      <w:tr w:rsidR="003D0002" w14:paraId="1C98443D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0E8F" w14:textId="77777777" w:rsidR="003D0002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3D0002" w14:paraId="4F440B67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87EAC28" w14:textId="77777777" w:rsidR="003D0002" w:rsidRDefault="003D00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E9F45C2" w14:textId="77777777" w:rsidR="003D0002" w:rsidRDefault="003D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002" w14:paraId="02365C4F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7645CA" w14:textId="77777777" w:rsidR="003D000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6001EA" w14:textId="6E656E2F" w:rsidR="003D0002" w:rsidRDefault="004F05C0">
            <w:pPr>
              <w:pStyle w:val="CRCoverPage"/>
              <w:spacing w:after="0"/>
              <w:ind w:left="100"/>
            </w:pPr>
            <w:r w:rsidRPr="004F05C0">
              <w:t>PRD21 CDS: NR FR1 FDD bands for less than 5 MHz CBW</w:t>
            </w:r>
          </w:p>
        </w:tc>
      </w:tr>
      <w:tr w:rsidR="003D0002" w14:paraId="19B01279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7A7FE9A9" w14:textId="77777777" w:rsidR="003D0002" w:rsidRDefault="003D00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1833E39F" w14:textId="77777777" w:rsidR="003D0002" w:rsidRDefault="003D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002" w14:paraId="2E2815E8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158EB" w14:textId="77777777" w:rsidR="003D000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1E7CE240" w14:textId="231AC365" w:rsidR="003D0002" w:rsidRDefault="00826093">
            <w:pPr>
              <w:pStyle w:val="CRCoverPage"/>
              <w:spacing w:after="0"/>
              <w:ind w:left="100"/>
            </w:pPr>
            <w:r>
              <w:t>Nokia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800718A" w14:textId="77777777" w:rsidR="003D0002" w:rsidRDefault="003D000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4108F22" w14:textId="77777777" w:rsidR="003D0002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FB038" w14:textId="21639AFF" w:rsidR="003D0002" w:rsidRDefault="00826093">
            <w:pPr>
              <w:pStyle w:val="CRCoverPage"/>
              <w:spacing w:after="0"/>
              <w:ind w:left="100"/>
            </w:pPr>
            <w:r w:rsidRPr="002813E7">
              <w:rPr>
                <w:noProof/>
              </w:rPr>
              <w:fldChar w:fldCharType="begin"/>
            </w:r>
            <w:r w:rsidRPr="002813E7">
              <w:rPr>
                <w:noProof/>
              </w:rPr>
              <w:instrText xml:space="preserve"> DOCPROPERTY  ResDate  \* MERGEFORMAT </w:instrText>
            </w:r>
            <w:r w:rsidRPr="002813E7">
              <w:rPr>
                <w:noProof/>
              </w:rPr>
              <w:fldChar w:fldCharType="separate"/>
            </w:r>
            <w:r w:rsidRPr="002813E7">
              <w:rPr>
                <w:noProof/>
              </w:rPr>
              <w:t>2024-0</w:t>
            </w:r>
            <w:r w:rsidR="004F05C0" w:rsidRPr="002813E7">
              <w:rPr>
                <w:noProof/>
              </w:rPr>
              <w:t>8</w:t>
            </w:r>
            <w:r w:rsidRPr="002813E7">
              <w:rPr>
                <w:noProof/>
              </w:rPr>
              <w:t>-</w:t>
            </w:r>
            <w:r w:rsidRPr="002813E7">
              <w:rPr>
                <w:noProof/>
              </w:rPr>
              <w:fldChar w:fldCharType="end"/>
            </w:r>
            <w:r w:rsidR="004F05C0" w:rsidRPr="002813E7">
              <w:rPr>
                <w:noProof/>
              </w:rPr>
              <w:t>2</w:t>
            </w:r>
            <w:r w:rsidR="006A6C8C">
              <w:rPr>
                <w:noProof/>
              </w:rPr>
              <w:t>2</w:t>
            </w:r>
          </w:p>
        </w:tc>
      </w:tr>
    </w:tbl>
    <w:p w14:paraId="52DD3CA6" w14:textId="77777777" w:rsidR="003D0002" w:rsidRDefault="003D0002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3D0002" w14:paraId="460BA17D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6C7E34" w14:textId="77777777" w:rsidR="003D0002" w:rsidRDefault="003D00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93258D3" w14:textId="77777777" w:rsidR="003D0002" w:rsidRDefault="003D000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65883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4BFE8CD4" w14:textId="77777777" w:rsidR="003D0002" w:rsidRDefault="003D000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D88CA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8259D2D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D0002" w14:paraId="122753E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73EFF98" w14:textId="77777777" w:rsidR="003D0002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56E0331F" w14:textId="77777777" w:rsidR="003D0002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162259" w14:textId="73CD3990" w:rsidR="003D0002" w:rsidRDefault="0082609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5630945C" w14:textId="77777777" w:rsidR="003D0002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B87A25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32A66C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D0002" w14:paraId="3EF6D032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9CB8B02" w14:textId="77777777" w:rsidR="003D0002" w:rsidRDefault="003D00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0A09262" w14:textId="77777777" w:rsidR="003D0002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1C9E75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F7B4B6" w14:textId="77777777" w:rsidR="003D0002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DC8B86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E1729E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D0002" w14:paraId="504DAE5C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D9DDBDE" w14:textId="77777777" w:rsidR="003D0002" w:rsidRDefault="003D00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C0894FC" w14:textId="77777777" w:rsidR="003D0002" w:rsidRDefault="003D000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87060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760BCAC5" w14:textId="77777777" w:rsidR="003D0002" w:rsidRDefault="003D000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ED4BD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FE4318C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D0002" w14:paraId="770DD61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F26EBD8" w14:textId="77777777" w:rsidR="003D0002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33290F1" w14:textId="77777777" w:rsidR="003D0002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EF2E5D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D28432" w14:textId="77777777" w:rsidR="003D0002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2646E8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7B1CD3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D0002" w14:paraId="1ED5BBE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8DB31E8" w14:textId="77777777" w:rsidR="003D0002" w:rsidRDefault="003D00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C166D5E" w14:textId="77777777" w:rsidR="003D0002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6E920E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E5F3F0" w14:textId="77777777" w:rsidR="003D0002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CBF14A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F47913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D0002" w14:paraId="7CB3464E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89632E9" w14:textId="77777777" w:rsidR="003D0002" w:rsidRDefault="003D00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52BCBA5" w14:textId="77777777" w:rsidR="003D0002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3038DA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020113" w14:textId="77777777" w:rsidR="003D0002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F015BD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7EB35A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D0002" w14:paraId="2D4F246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49D0A89" w14:textId="77777777" w:rsidR="003D0002" w:rsidRDefault="003D00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7A9E856" w14:textId="77777777" w:rsidR="003D0002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42F86A" w14:textId="232630A4" w:rsidR="003D0002" w:rsidRDefault="0082609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40FE28" w14:textId="77777777" w:rsidR="003D0002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6323EA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65AA9D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D0002" w14:paraId="2A6AAC3F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0333A76" w14:textId="77777777" w:rsidR="003D0002" w:rsidRDefault="003D00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58569490" w14:textId="77777777" w:rsidR="003D0002" w:rsidRDefault="003D000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E2E09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4588BAF4" w14:textId="77777777" w:rsidR="003D0002" w:rsidRDefault="003D000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78F883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0E27336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D0002" w14:paraId="70224FAF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95EA741" w14:textId="77777777" w:rsidR="003D0002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F435590" w14:textId="77777777" w:rsidR="003D0002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362CD5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62D812" w14:textId="77777777" w:rsidR="003D0002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080B91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B0C27F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D0002" w14:paraId="2F8674B5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F57ECB3" w14:textId="77777777" w:rsidR="003D0002" w:rsidRDefault="003D00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B20803F" w14:textId="77777777" w:rsidR="003D0002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E4B60C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28B6F1" w14:textId="77777777" w:rsidR="003D0002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FEE116" w14:textId="0B24C9A4" w:rsidR="003D0002" w:rsidRDefault="0082609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0E0945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D0002" w14:paraId="20B94E49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4381905" w14:textId="77777777" w:rsidR="003D0002" w:rsidRDefault="003D000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0724C9C9" w14:textId="77777777" w:rsidR="003D0002" w:rsidRDefault="003D000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95DC5E4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D7D7334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D0002" w14:paraId="0EC280CF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FFD096D" w14:textId="77777777" w:rsidR="003D0002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295FA2AB" w14:textId="77777777" w:rsidR="003D0002" w:rsidRDefault="003D000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54F04E90" w14:textId="77777777" w:rsidR="003D0002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20703964" w14:textId="0F293455" w:rsidR="00826093" w:rsidRDefault="00826093" w:rsidP="00826093">
            <w:pPr>
              <w:pStyle w:val="CRCoverPage"/>
              <w:spacing w:after="0"/>
              <w:ind w:left="100"/>
            </w:pPr>
            <w:r w:rsidRPr="00855A1B">
              <w:t xml:space="preserve">NR FR1 FDD </w:t>
            </w:r>
            <w:r w:rsidR="00492656">
              <w:t>bands:</w:t>
            </w:r>
          </w:p>
          <w:p w14:paraId="7131D220" w14:textId="77777777" w:rsidR="003D0002" w:rsidRPr="00826093" w:rsidRDefault="00826093" w:rsidP="00826093">
            <w:pPr>
              <w:pStyle w:val="CRCoverPage"/>
              <w:numPr>
                <w:ilvl w:val="0"/>
                <w:numId w:val="18"/>
              </w:numPr>
              <w:spacing w:after="0"/>
              <w:rPr>
                <w:b/>
                <w:caps/>
              </w:rPr>
            </w:pPr>
            <w:r w:rsidRPr="00826093">
              <w:t>n26 CBW (3)</w:t>
            </w:r>
          </w:p>
          <w:p w14:paraId="50833B56" w14:textId="4EFF34FE" w:rsidR="00826093" w:rsidRPr="00826093" w:rsidRDefault="00826093" w:rsidP="00826093">
            <w:pPr>
              <w:pStyle w:val="CRCoverPage"/>
              <w:numPr>
                <w:ilvl w:val="0"/>
                <w:numId w:val="18"/>
              </w:numPr>
              <w:spacing w:after="0"/>
              <w:rPr>
                <w:b/>
                <w:caps/>
              </w:rPr>
            </w:pPr>
            <w:r w:rsidRPr="00826093">
              <w:t>n2</w:t>
            </w:r>
            <w:r>
              <w:t>8</w:t>
            </w:r>
            <w:r w:rsidRPr="00826093">
              <w:t xml:space="preserve"> CBW (3) </w:t>
            </w:r>
          </w:p>
          <w:p w14:paraId="64F30915" w14:textId="00D81FAA" w:rsidR="00826093" w:rsidRPr="00826093" w:rsidRDefault="00826093" w:rsidP="00826093">
            <w:pPr>
              <w:pStyle w:val="CRCoverPage"/>
              <w:numPr>
                <w:ilvl w:val="0"/>
                <w:numId w:val="18"/>
              </w:numPr>
              <w:spacing w:after="0"/>
              <w:rPr>
                <w:b/>
                <w:caps/>
              </w:rPr>
            </w:pPr>
            <w:r w:rsidRPr="00826093">
              <w:t>n</w:t>
            </w:r>
            <w:r>
              <w:t>85</w:t>
            </w:r>
            <w:r w:rsidRPr="00826093">
              <w:t xml:space="preserve"> CBW (3)</w:t>
            </w:r>
          </w:p>
          <w:p w14:paraId="2202DF5A" w14:textId="35414514" w:rsidR="00826093" w:rsidRDefault="00826093" w:rsidP="00826093">
            <w:pPr>
              <w:pStyle w:val="CRCoverPage"/>
              <w:numPr>
                <w:ilvl w:val="0"/>
                <w:numId w:val="18"/>
              </w:numPr>
              <w:spacing w:after="0"/>
              <w:rPr>
                <w:b/>
                <w:caps/>
              </w:rPr>
            </w:pPr>
            <w:r w:rsidRPr="00826093">
              <w:t>n</w:t>
            </w:r>
            <w:r>
              <w:t>100</w:t>
            </w:r>
            <w:r w:rsidRPr="00826093">
              <w:t xml:space="preserve"> CBW (3)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3F4EE5" w14:textId="77777777" w:rsidR="003D0002" w:rsidRDefault="003D0002">
            <w:pPr>
              <w:pStyle w:val="CRCoverPage"/>
              <w:spacing w:after="0"/>
            </w:pPr>
          </w:p>
        </w:tc>
      </w:tr>
      <w:tr w:rsidR="003D0002" w14:paraId="1D91E19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6D441F7" w14:textId="77777777" w:rsidR="003D0002" w:rsidRDefault="003D000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27F3867C" w14:textId="77777777" w:rsidR="003D0002" w:rsidRDefault="003D0002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47B1026" w14:textId="77777777" w:rsidR="003D0002" w:rsidRDefault="003D0002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4027581F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6C80B1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D0002" w14:paraId="4282B7F8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087344C" w14:textId="77777777" w:rsidR="003D0002" w:rsidRDefault="003D000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5DEDF910" w14:textId="77777777" w:rsidR="003D0002" w:rsidRDefault="003D0002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0D78B029" w14:textId="77777777" w:rsidR="003D0002" w:rsidRDefault="003D0002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0ACF90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BC9A9C5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D0002" w14:paraId="04C01CC4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BD870EC" w14:textId="77777777" w:rsidR="003D0002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2970E0AF" w14:textId="77777777" w:rsidR="003D0002" w:rsidRDefault="003D000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6A684FF8" w14:textId="77777777" w:rsidR="003D0002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D0D85A" w14:textId="77777777" w:rsidR="003D0002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08C6D0" w14:textId="77777777" w:rsidR="003D0002" w:rsidRDefault="003D0002">
            <w:pPr>
              <w:pStyle w:val="CRCoverPage"/>
              <w:spacing w:after="0"/>
            </w:pPr>
          </w:p>
        </w:tc>
      </w:tr>
      <w:tr w:rsidR="003D0002" w14:paraId="4DFD1578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91C40C7" w14:textId="77777777" w:rsidR="003D0002" w:rsidRDefault="003D000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2BEDE743" w14:textId="77777777" w:rsidR="003D0002" w:rsidRDefault="003D0002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0CDCE6E" w14:textId="77777777" w:rsidR="003D0002" w:rsidRDefault="003D0002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52AAD" w14:textId="77777777" w:rsidR="003D0002" w:rsidRDefault="003D0002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30B15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012D8BB7" w14:textId="77777777" w:rsidR="003D0002" w:rsidRDefault="003D0002">
      <w:pPr>
        <w:pStyle w:val="CRCoverPage"/>
        <w:rPr>
          <w:lang w:val="en-US"/>
        </w:rPr>
      </w:pPr>
    </w:p>
    <w:sectPr w:rsidR="003D0002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8E59EC" w14:textId="77777777" w:rsidR="0081596B" w:rsidRDefault="0081596B">
      <w:pPr>
        <w:spacing w:after="0"/>
      </w:pPr>
      <w:r>
        <w:separator/>
      </w:r>
    </w:p>
  </w:endnote>
  <w:endnote w:type="continuationSeparator" w:id="0">
    <w:p w14:paraId="1B366F88" w14:textId="77777777" w:rsidR="0081596B" w:rsidRDefault="008159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4AB7EF" w14:textId="77777777" w:rsidR="003D0002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4CF412" w14:textId="77777777" w:rsidR="0081596B" w:rsidRDefault="0081596B">
      <w:pPr>
        <w:spacing w:after="0"/>
      </w:pPr>
      <w:r>
        <w:separator/>
      </w:r>
    </w:p>
  </w:footnote>
  <w:footnote w:type="continuationSeparator" w:id="0">
    <w:p w14:paraId="0491DC81" w14:textId="77777777" w:rsidR="0081596B" w:rsidRDefault="0081596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03F614" w14:textId="77777777" w:rsidR="003D0002" w:rsidRDefault="003D0002">
    <w:pPr>
      <w:pStyle w:val="Header"/>
    </w:pPr>
  </w:p>
  <w:p w14:paraId="000435D6" w14:textId="77777777" w:rsidR="003D0002" w:rsidRDefault="003D00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84954EA"/>
    <w:multiLevelType w:val="hybridMultilevel"/>
    <w:tmpl w:val="B1F209F4"/>
    <w:lvl w:ilvl="0" w:tplc="9816F780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  <w:b w:val="0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4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83535524">
    <w:abstractNumId w:val="3"/>
  </w:num>
  <w:num w:numId="2" w16cid:durableId="44791726">
    <w:abstractNumId w:val="5"/>
  </w:num>
  <w:num w:numId="3" w16cid:durableId="363483597">
    <w:abstractNumId w:val="1"/>
  </w:num>
  <w:num w:numId="4" w16cid:durableId="1668555373">
    <w:abstractNumId w:val="4"/>
  </w:num>
  <w:num w:numId="5" w16cid:durableId="965088084">
    <w:abstractNumId w:val="15"/>
  </w:num>
  <w:num w:numId="6" w16cid:durableId="1797748052">
    <w:abstractNumId w:val="2"/>
  </w:num>
  <w:num w:numId="7" w16cid:durableId="1040473966">
    <w:abstractNumId w:val="11"/>
  </w:num>
  <w:num w:numId="8" w16cid:durableId="1631398305">
    <w:abstractNumId w:val="7"/>
  </w:num>
  <w:num w:numId="9" w16cid:durableId="2054771888">
    <w:abstractNumId w:val="14"/>
  </w:num>
  <w:num w:numId="10" w16cid:durableId="600065070">
    <w:abstractNumId w:val="16"/>
  </w:num>
  <w:num w:numId="11" w16cid:durableId="547179580">
    <w:abstractNumId w:val="17"/>
  </w:num>
  <w:num w:numId="12" w16cid:durableId="811482186">
    <w:abstractNumId w:val="8"/>
  </w:num>
  <w:num w:numId="13" w16cid:durableId="165556793">
    <w:abstractNumId w:val="9"/>
  </w:num>
  <w:num w:numId="14" w16cid:durableId="291134394">
    <w:abstractNumId w:val="6"/>
  </w:num>
  <w:num w:numId="15" w16cid:durableId="195972351">
    <w:abstractNumId w:val="13"/>
  </w:num>
  <w:num w:numId="16" w16cid:durableId="1121610530">
    <w:abstractNumId w:val="0"/>
  </w:num>
  <w:num w:numId="17" w16cid:durableId="300117032">
    <w:abstractNumId w:val="12"/>
  </w:num>
  <w:num w:numId="18" w16cid:durableId="7668156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24E9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5909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34EA0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13E7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57CC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0002"/>
    <w:rsid w:val="003D1CA0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5918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656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05C0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A6C8C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0719A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96B"/>
    <w:rsid w:val="00815BDB"/>
    <w:rsid w:val="00816E16"/>
    <w:rsid w:val="0082369F"/>
    <w:rsid w:val="00826093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1BC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225"/>
    <w:rsid w:val="00B45B1E"/>
    <w:rsid w:val="00B460E9"/>
    <w:rsid w:val="00B52856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168CF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033E36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FB2F31"/>
  <w15:docId w15:val="{C3281EE3-7BF6-4B00-A8D3-D2903E9F7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 w:eastAsia="en-US"/>
    </w:rPr>
  </w:style>
  <w:style w:type="paragraph" w:styleId="Revision">
    <w:name w:val="Revision"/>
    <w:hidden/>
    <w:uiPriority w:val="99"/>
    <w:unhideWhenUsed/>
    <w:rsid w:val="001F5909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82</Words>
  <Characters>667</Characters>
  <Application>Microsoft Office Word</Application>
  <DocSecurity>0</DocSecurity>
  <Lines>5</Lines>
  <Paragraphs>1</Paragraphs>
  <ScaleCrop>false</ScaleCrop>
  <Company>ETSI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Nokia-Tuomo Säynäjäkangas</cp:lastModifiedBy>
  <cp:revision>2</cp:revision>
  <cp:lastPrinted>2020-02-05T15:54:00Z</cp:lastPrinted>
  <dcterms:created xsi:type="dcterms:W3CDTF">2024-08-29T16:40:00Z</dcterms:created>
  <dcterms:modified xsi:type="dcterms:W3CDTF">2024-08-29T16:40:00Z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0E48A09A0F85426BB08DC3A287E62574</vt:lpwstr>
  </property>
  <property fmtid="{D5CDD505-2E9C-101B-9397-08002B2CF9AE}" pid="4" name="ContentTypeId">
    <vt:lpwstr>0x0101003AA7AC0C743A294CADF60F661720E3E6</vt:lpwstr>
  </property>
</Properties>
</file>